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FDE8B" w14:textId="3AB51FF9" w:rsidR="00D52D72" w:rsidRDefault="00D52D72" w:rsidP="00D52D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PYKBONE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14:paraId="5198546B" w14:textId="5BEB7937" w:rsidR="00D52D72" w:rsidRDefault="00D52D72" w:rsidP="00D52D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9625D8" w14:textId="6236BAC4" w:rsidR="00D52D72" w:rsidRDefault="00D52D72" w:rsidP="00D52D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A7CF3C" w14:textId="0C493CCE" w:rsidR="00D52D72" w:rsidRDefault="00D52D72" w:rsidP="00D52D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Pykbone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761ED4">
        <w:rPr>
          <w:rFonts w:ascii="Times New Roman" w:hAnsi="Times New Roman" w:cs="Times New Roman"/>
          <w:sz w:val="24"/>
          <w:szCs w:val="24"/>
        </w:rPr>
        <w:t xml:space="preserve"> [? Thomas </w:t>
      </w:r>
      <w:proofErr w:type="spellStart"/>
      <w:r w:rsidR="00761ED4">
        <w:rPr>
          <w:rFonts w:ascii="Times New Roman" w:hAnsi="Times New Roman" w:cs="Times New Roman"/>
          <w:sz w:val="24"/>
          <w:szCs w:val="24"/>
        </w:rPr>
        <w:t>Pykbone</w:t>
      </w:r>
      <w:proofErr w:type="spellEnd"/>
      <w:r w:rsidR="00761ED4">
        <w:rPr>
          <w:rFonts w:ascii="Times New Roman" w:hAnsi="Times New Roman" w:cs="Times New Roman"/>
          <w:sz w:val="24"/>
          <w:szCs w:val="24"/>
        </w:rPr>
        <w:t xml:space="preserve"> of Abbots Langley]</w:t>
      </w:r>
    </w:p>
    <w:p w14:paraId="7BAEE46C" w14:textId="39DF1A0F" w:rsidR="00D52D72" w:rsidRDefault="00D52D72" w:rsidP="00D52D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p.230)</w:t>
      </w:r>
    </w:p>
    <w:p w14:paraId="3EF79388" w14:textId="3AE39954" w:rsidR="00D52D72" w:rsidRDefault="00D52D72" w:rsidP="00D52D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7E0BF3" w14:textId="269D3A5A" w:rsidR="00D52D72" w:rsidRDefault="00D52D72" w:rsidP="00D52D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E48BBA" w14:textId="77777777" w:rsidR="00D52D72" w:rsidRDefault="00D52D72" w:rsidP="00D52D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Feb.1428</w:t>
      </w:r>
      <w:r>
        <w:rPr>
          <w:rFonts w:ascii="Times New Roman" w:hAnsi="Times New Roman" w:cs="Times New Roman"/>
          <w:sz w:val="24"/>
          <w:szCs w:val="24"/>
        </w:rPr>
        <w:tab/>
        <w:t>She had a bequest in the Will of Johanna Palmer of Abbots Langley,</w:t>
      </w:r>
    </w:p>
    <w:p w14:paraId="78D456B3" w14:textId="5F61933F" w:rsidR="00D52D72" w:rsidRDefault="00D52D72" w:rsidP="00D52D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Hertfordshire(q.v.).   (ibid.)</w:t>
      </w:r>
    </w:p>
    <w:p w14:paraId="3D5AC31C" w14:textId="5DFBE03D" w:rsidR="00D52D72" w:rsidRDefault="00D52D72" w:rsidP="00D52D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D6608D" w14:textId="1542B347" w:rsidR="00D52D72" w:rsidRDefault="00D52D72" w:rsidP="00D52D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E46B28" w14:textId="2E03EF51" w:rsidR="00D52D72" w:rsidRPr="00D52D72" w:rsidRDefault="00D52D72" w:rsidP="00D52D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April 2021</w:t>
      </w:r>
    </w:p>
    <w:p w14:paraId="16184702" w14:textId="007FBBCA" w:rsidR="00C810C0" w:rsidRPr="00C810C0" w:rsidRDefault="00C810C0" w:rsidP="00C810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5B107A" w14:textId="77777777" w:rsidR="00C810C0" w:rsidRPr="00C810C0" w:rsidRDefault="00C810C0" w:rsidP="00C810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1725BC" w14:textId="77777777" w:rsidR="00C810C0" w:rsidRDefault="00C810C0" w:rsidP="00C810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19212C" w14:textId="0B2E7FBE" w:rsidR="00C810C0" w:rsidRPr="00C810C0" w:rsidRDefault="00C810C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C810C0" w:rsidRPr="00C810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B6747" w14:textId="77777777" w:rsidR="00D52D72" w:rsidRDefault="00D52D72" w:rsidP="009139A6">
      <w:r>
        <w:separator/>
      </w:r>
    </w:p>
  </w:endnote>
  <w:endnote w:type="continuationSeparator" w:id="0">
    <w:p w14:paraId="5D6666C9" w14:textId="77777777" w:rsidR="00D52D72" w:rsidRDefault="00D52D7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5AC64" w14:textId="77777777" w:rsidR="00D52D72" w:rsidRDefault="00D52D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30E62" w14:textId="77777777" w:rsidR="00D52D72" w:rsidRPr="009139A6" w:rsidRDefault="00D52D72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92875" w14:textId="77777777" w:rsidR="00D52D72" w:rsidRDefault="00D52D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94733" w14:textId="77777777" w:rsidR="00D52D72" w:rsidRDefault="00D52D72" w:rsidP="009139A6">
      <w:r>
        <w:separator/>
      </w:r>
    </w:p>
  </w:footnote>
  <w:footnote w:type="continuationSeparator" w:id="0">
    <w:p w14:paraId="5A53CC2E" w14:textId="77777777" w:rsidR="00D52D72" w:rsidRDefault="00D52D7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1AF1D" w14:textId="77777777" w:rsidR="00D52D72" w:rsidRDefault="00D52D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54D5E" w14:textId="77777777" w:rsidR="00D52D72" w:rsidRDefault="00D52D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4EE7" w14:textId="77777777" w:rsidR="00D52D72" w:rsidRDefault="00D52D7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0C0"/>
    <w:rsid w:val="000666E0"/>
    <w:rsid w:val="002510B7"/>
    <w:rsid w:val="005C130B"/>
    <w:rsid w:val="00761ED4"/>
    <w:rsid w:val="00826F5C"/>
    <w:rsid w:val="009139A6"/>
    <w:rsid w:val="009448BB"/>
    <w:rsid w:val="00A3176C"/>
    <w:rsid w:val="00AE65F8"/>
    <w:rsid w:val="00BA00AB"/>
    <w:rsid w:val="00C810C0"/>
    <w:rsid w:val="00CB4ED9"/>
    <w:rsid w:val="00D52D7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BE751"/>
  <w15:chartTrackingRefBased/>
  <w15:docId w15:val="{74A932D2-0EB2-476B-B66B-10126748B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37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2021-04-21T09:21:00Z</dcterms:created>
  <dcterms:modified xsi:type="dcterms:W3CDTF">2021-04-21T09:59:00Z</dcterms:modified>
</cp:coreProperties>
</file>